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3C9A5" w14:textId="0E8407C2" w:rsidR="00756768" w:rsidRDefault="00756768" w:rsidP="007567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E1421">
        <w:rPr>
          <w:b/>
          <w:i/>
          <w:noProof/>
          <w:sz w:val="28"/>
        </w:rPr>
        <w:t>282</w:t>
      </w:r>
      <w:r w:rsidR="00AE71D9">
        <w:rPr>
          <w:b/>
          <w:i/>
          <w:noProof/>
          <w:sz w:val="28"/>
        </w:rPr>
        <w:t>2</w:t>
      </w:r>
    </w:p>
    <w:p w14:paraId="176784EB" w14:textId="68061032" w:rsidR="00756768" w:rsidRDefault="00756768" w:rsidP="00A93FC8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9th - 20th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962E417" w14:textId="00D95000" w:rsidR="00756768" w:rsidRDefault="00756768" w:rsidP="0075676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470251AB" w14:textId="06FFCFAB" w:rsidR="00756768" w:rsidRDefault="00756768" w:rsidP="00756768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alias w:val="Document Title"/>
          <w:tag w:val="GSMATitle"/>
          <w:id w:val="-1194924086"/>
          <w:placeholder>
            <w:docPart w:val="F0600A58A01744CEAF3AA2BE82ED379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="00AE71D9" w:rsidRPr="00AE71D9">
            <w:t>Support of UAVs in 3GPP system and interfacing with USS/UTM</w:t>
          </w:r>
        </w:sdtContent>
      </w:sdt>
    </w:p>
    <w:p w14:paraId="4B23AE99" w14:textId="11D0E286" w:rsidR="00756768" w:rsidRDefault="00756768" w:rsidP="0075676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2EE0C08" w14:textId="53E1C685" w:rsidR="00756768" w:rsidRDefault="00756768" w:rsidP="0075676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6C14D5">
        <w:rPr>
          <w:b/>
        </w:rPr>
        <w:t>3</w:t>
      </w:r>
    </w:p>
    <w:p w14:paraId="41BF7BED" w14:textId="231B193C" w:rsidR="00AD50BF" w:rsidRDefault="00C65605" w:rsidP="00C65605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  <w:r>
        <w:rPr>
          <w:b/>
          <w:noProof/>
          <w:sz w:val="24"/>
        </w:rPr>
        <w:tab/>
      </w:r>
    </w:p>
    <w:p w14:paraId="0AECBA45" w14:textId="2A3EFD1A" w:rsidR="008405B5" w:rsidRPr="00A77C2F" w:rsidRDefault="008405B5" w:rsidP="00AD50BF">
      <w:pPr>
        <w:pStyle w:val="Header"/>
        <w:tabs>
          <w:tab w:val="right" w:pos="9356"/>
        </w:tabs>
        <w:jc w:val="center"/>
      </w:pPr>
    </w:p>
    <w:sectPr w:rsidR="008405B5" w:rsidRPr="00A77C2F" w:rsidSect="007D4437">
      <w:headerReference w:type="even" r:id="rId13"/>
      <w:footerReference w:type="default" r:id="rId14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90958" w14:textId="77777777" w:rsidR="008657B5" w:rsidRDefault="008657B5">
      <w:r>
        <w:separator/>
      </w:r>
    </w:p>
    <w:p w14:paraId="023861C5" w14:textId="77777777" w:rsidR="008657B5" w:rsidRDefault="008657B5"/>
    <w:p w14:paraId="480B6C27" w14:textId="77777777" w:rsidR="008657B5" w:rsidRDefault="008657B5"/>
    <w:p w14:paraId="7940E6BD" w14:textId="77777777" w:rsidR="008657B5" w:rsidRDefault="008657B5"/>
    <w:p w14:paraId="49E0D7F2" w14:textId="77777777" w:rsidR="008657B5" w:rsidRDefault="008657B5"/>
    <w:p w14:paraId="51C93F59" w14:textId="77777777" w:rsidR="008657B5" w:rsidRDefault="008657B5"/>
    <w:p w14:paraId="30900A68" w14:textId="77777777" w:rsidR="008657B5" w:rsidRDefault="008657B5"/>
    <w:p w14:paraId="20EBFFCA" w14:textId="77777777" w:rsidR="008657B5" w:rsidRDefault="008657B5"/>
    <w:p w14:paraId="18C0B137" w14:textId="77777777" w:rsidR="008657B5" w:rsidRDefault="008657B5"/>
  </w:endnote>
  <w:endnote w:type="continuationSeparator" w:id="0">
    <w:p w14:paraId="51A83B72" w14:textId="77777777" w:rsidR="008657B5" w:rsidRDefault="008657B5">
      <w:r>
        <w:continuationSeparator/>
      </w:r>
    </w:p>
    <w:p w14:paraId="3DFD70B0" w14:textId="77777777" w:rsidR="008657B5" w:rsidRDefault="008657B5"/>
    <w:p w14:paraId="3ED8D579" w14:textId="77777777" w:rsidR="008657B5" w:rsidRDefault="008657B5"/>
    <w:p w14:paraId="1F824C04" w14:textId="77777777" w:rsidR="008657B5" w:rsidRDefault="008657B5"/>
    <w:p w14:paraId="64AAECC0" w14:textId="77777777" w:rsidR="008657B5" w:rsidRDefault="008657B5"/>
    <w:p w14:paraId="0C495D8A" w14:textId="77777777" w:rsidR="008657B5" w:rsidRDefault="008657B5"/>
    <w:p w14:paraId="75963E29" w14:textId="77777777" w:rsidR="008657B5" w:rsidRDefault="008657B5"/>
    <w:p w14:paraId="1FDBB298" w14:textId="77777777" w:rsidR="008657B5" w:rsidRDefault="008657B5"/>
    <w:p w14:paraId="4A5F22E5" w14:textId="77777777" w:rsidR="008657B5" w:rsidRDefault="00865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E558F" w14:textId="77777777" w:rsidR="008657B5" w:rsidRDefault="008657B5">
      <w:r>
        <w:separator/>
      </w:r>
    </w:p>
    <w:p w14:paraId="41F552D3" w14:textId="77777777" w:rsidR="008657B5" w:rsidRDefault="008657B5"/>
    <w:p w14:paraId="7B773680" w14:textId="77777777" w:rsidR="008657B5" w:rsidRDefault="008657B5"/>
    <w:p w14:paraId="2772C224" w14:textId="77777777" w:rsidR="008657B5" w:rsidRDefault="008657B5"/>
    <w:p w14:paraId="788E9972" w14:textId="77777777" w:rsidR="008657B5" w:rsidRDefault="008657B5"/>
    <w:p w14:paraId="11A1975D" w14:textId="77777777" w:rsidR="008657B5" w:rsidRDefault="008657B5"/>
    <w:p w14:paraId="7F388274" w14:textId="77777777" w:rsidR="008657B5" w:rsidRDefault="008657B5"/>
    <w:p w14:paraId="35F19AC5" w14:textId="77777777" w:rsidR="008657B5" w:rsidRDefault="008657B5"/>
    <w:p w14:paraId="10CB5082" w14:textId="77777777" w:rsidR="008657B5" w:rsidRDefault="008657B5"/>
  </w:footnote>
  <w:footnote w:type="continuationSeparator" w:id="0">
    <w:p w14:paraId="39DC48D8" w14:textId="77777777" w:rsidR="008657B5" w:rsidRDefault="008657B5">
      <w:r>
        <w:continuationSeparator/>
      </w:r>
    </w:p>
    <w:p w14:paraId="52E35033" w14:textId="77777777" w:rsidR="008657B5" w:rsidRDefault="008657B5"/>
    <w:p w14:paraId="7588842C" w14:textId="77777777" w:rsidR="008657B5" w:rsidRDefault="008657B5"/>
    <w:p w14:paraId="11438F69" w14:textId="77777777" w:rsidR="008657B5" w:rsidRDefault="008657B5"/>
    <w:p w14:paraId="67E179B2" w14:textId="77777777" w:rsidR="008657B5" w:rsidRDefault="008657B5"/>
    <w:p w14:paraId="5006979A" w14:textId="77777777" w:rsidR="008657B5" w:rsidRDefault="008657B5"/>
    <w:p w14:paraId="27F2C50A" w14:textId="77777777" w:rsidR="008657B5" w:rsidRDefault="008657B5"/>
    <w:p w14:paraId="277DDF29" w14:textId="77777777" w:rsidR="008657B5" w:rsidRDefault="008657B5"/>
    <w:p w14:paraId="22E6E929" w14:textId="77777777" w:rsidR="008657B5" w:rsidRDefault="008657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3CD0E39"/>
    <w:multiLevelType w:val="hybridMultilevel"/>
    <w:tmpl w:val="91001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70B080D"/>
    <w:multiLevelType w:val="hybridMultilevel"/>
    <w:tmpl w:val="14E849A8"/>
    <w:lvl w:ilvl="0" w:tplc="14B23C46">
      <w:start w:val="1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3123E7"/>
    <w:multiLevelType w:val="multilevel"/>
    <w:tmpl w:val="7B2CD562"/>
    <w:numStyleLink w:val="ListNumbers"/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A01685E"/>
    <w:multiLevelType w:val="hybridMultilevel"/>
    <w:tmpl w:val="6B38E452"/>
    <w:lvl w:ilvl="0" w:tplc="B744263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B53A62"/>
    <w:multiLevelType w:val="hybridMultilevel"/>
    <w:tmpl w:val="1D6E5D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1C2EA7"/>
    <w:multiLevelType w:val="hybridMultilevel"/>
    <w:tmpl w:val="95FC5026"/>
    <w:lvl w:ilvl="0" w:tplc="D07CB5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4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5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5"/>
  </w:num>
  <w:num w:numId="3">
    <w:abstractNumId w:val="14"/>
  </w:num>
  <w:num w:numId="4">
    <w:abstractNumId w:val="8"/>
  </w:num>
  <w:num w:numId="5">
    <w:abstractNumId w:val="3"/>
  </w:num>
  <w:num w:numId="6">
    <w:abstractNumId w:val="5"/>
  </w:num>
  <w:num w:numId="7">
    <w:abstractNumId w:val="29"/>
  </w:num>
  <w:num w:numId="8">
    <w:abstractNumId w:val="32"/>
  </w:num>
  <w:num w:numId="9">
    <w:abstractNumId w:val="16"/>
  </w:num>
  <w:num w:numId="10">
    <w:abstractNumId w:val="6"/>
  </w:num>
  <w:num w:numId="11">
    <w:abstractNumId w:val="1"/>
  </w:num>
  <w:num w:numId="12">
    <w:abstractNumId w:val="33"/>
  </w:num>
  <w:num w:numId="13">
    <w:abstractNumId w:val="10"/>
  </w:num>
  <w:num w:numId="14">
    <w:abstractNumId w:val="27"/>
  </w:num>
  <w:num w:numId="15">
    <w:abstractNumId w:val="11"/>
  </w:num>
  <w:num w:numId="16">
    <w:abstractNumId w:val="21"/>
  </w:num>
  <w:num w:numId="17">
    <w:abstractNumId w:val="28"/>
  </w:num>
  <w:num w:numId="18">
    <w:abstractNumId w:val="18"/>
  </w:num>
  <w:num w:numId="19">
    <w:abstractNumId w:val="13"/>
  </w:num>
  <w:num w:numId="20">
    <w:abstractNumId w:val="31"/>
  </w:num>
  <w:num w:numId="21">
    <w:abstractNumId w:val="23"/>
  </w:num>
  <w:num w:numId="22">
    <w:abstractNumId w:val="22"/>
  </w:num>
  <w:num w:numId="23">
    <w:abstractNumId w:val="37"/>
  </w:num>
  <w:num w:numId="24">
    <w:abstractNumId w:val="39"/>
  </w:num>
  <w:num w:numId="25">
    <w:abstractNumId w:val="38"/>
  </w:num>
  <w:num w:numId="26">
    <w:abstractNumId w:val="35"/>
  </w:num>
  <w:num w:numId="27">
    <w:abstractNumId w:val="25"/>
  </w:num>
  <w:num w:numId="28">
    <w:abstractNumId w:val="24"/>
  </w:num>
  <w:num w:numId="29">
    <w:abstractNumId w:val="7"/>
  </w:num>
  <w:num w:numId="30">
    <w:abstractNumId w:val="36"/>
  </w:num>
  <w:num w:numId="31">
    <w:abstractNumId w:val="9"/>
  </w:num>
  <w:num w:numId="32">
    <w:abstractNumId w:val="2"/>
  </w:num>
  <w:num w:numId="33">
    <w:abstractNumId w:val="4"/>
  </w:num>
  <w:num w:numId="34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19"/>
  </w:num>
  <w:num w:numId="37">
    <w:abstractNumId w:val="20"/>
  </w:num>
  <w:num w:numId="38">
    <w:abstractNumId w:val="17"/>
  </w:num>
  <w:num w:numId="39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21B4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8B1"/>
    <w:rsid w:val="00105AB6"/>
    <w:rsid w:val="001101FF"/>
    <w:rsid w:val="0011577C"/>
    <w:rsid w:val="0011694F"/>
    <w:rsid w:val="001202FC"/>
    <w:rsid w:val="00120435"/>
    <w:rsid w:val="001213C0"/>
    <w:rsid w:val="00123B5C"/>
    <w:rsid w:val="00124CAE"/>
    <w:rsid w:val="001300AC"/>
    <w:rsid w:val="0013131A"/>
    <w:rsid w:val="00133251"/>
    <w:rsid w:val="00133E60"/>
    <w:rsid w:val="00135D73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1D83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668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2D17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1DB3"/>
    <w:rsid w:val="002E25E7"/>
    <w:rsid w:val="002E2CC1"/>
    <w:rsid w:val="002E5F10"/>
    <w:rsid w:val="002F1E10"/>
    <w:rsid w:val="002F350A"/>
    <w:rsid w:val="00301792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6643C"/>
    <w:rsid w:val="00373511"/>
    <w:rsid w:val="003747F2"/>
    <w:rsid w:val="00376F0E"/>
    <w:rsid w:val="00381048"/>
    <w:rsid w:val="003819F5"/>
    <w:rsid w:val="0038280F"/>
    <w:rsid w:val="00390429"/>
    <w:rsid w:val="00391C81"/>
    <w:rsid w:val="00391FF9"/>
    <w:rsid w:val="003942AA"/>
    <w:rsid w:val="00397FB9"/>
    <w:rsid w:val="003A1D24"/>
    <w:rsid w:val="003A4374"/>
    <w:rsid w:val="003A4AD5"/>
    <w:rsid w:val="003A4EFB"/>
    <w:rsid w:val="003A5094"/>
    <w:rsid w:val="003A7A59"/>
    <w:rsid w:val="003B136B"/>
    <w:rsid w:val="003B1ED3"/>
    <w:rsid w:val="003B22EF"/>
    <w:rsid w:val="003B32F9"/>
    <w:rsid w:val="003B348E"/>
    <w:rsid w:val="003B5624"/>
    <w:rsid w:val="003B68E8"/>
    <w:rsid w:val="003C19C7"/>
    <w:rsid w:val="003C233A"/>
    <w:rsid w:val="003C56CC"/>
    <w:rsid w:val="003C68D6"/>
    <w:rsid w:val="003C7E41"/>
    <w:rsid w:val="003D320C"/>
    <w:rsid w:val="003D377B"/>
    <w:rsid w:val="003D4F72"/>
    <w:rsid w:val="003D5959"/>
    <w:rsid w:val="003D60C4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3EB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741"/>
    <w:rsid w:val="004F7C9F"/>
    <w:rsid w:val="00501C72"/>
    <w:rsid w:val="00501C9D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00BA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06E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195B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14D5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6768"/>
    <w:rsid w:val="00757D6A"/>
    <w:rsid w:val="00761287"/>
    <w:rsid w:val="00762023"/>
    <w:rsid w:val="00763F0A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56DD"/>
    <w:rsid w:val="007B6A79"/>
    <w:rsid w:val="007C23C7"/>
    <w:rsid w:val="007C27C7"/>
    <w:rsid w:val="007C4694"/>
    <w:rsid w:val="007C59E6"/>
    <w:rsid w:val="007C798E"/>
    <w:rsid w:val="007D03D9"/>
    <w:rsid w:val="007D4437"/>
    <w:rsid w:val="007D478C"/>
    <w:rsid w:val="007D4D3E"/>
    <w:rsid w:val="007E0B47"/>
    <w:rsid w:val="007E41DF"/>
    <w:rsid w:val="007E6574"/>
    <w:rsid w:val="007F0F84"/>
    <w:rsid w:val="007F268B"/>
    <w:rsid w:val="007F49BA"/>
    <w:rsid w:val="007F4C29"/>
    <w:rsid w:val="00804D05"/>
    <w:rsid w:val="0080743E"/>
    <w:rsid w:val="00807F10"/>
    <w:rsid w:val="00813C41"/>
    <w:rsid w:val="00814E74"/>
    <w:rsid w:val="008150E1"/>
    <w:rsid w:val="00815934"/>
    <w:rsid w:val="008202BA"/>
    <w:rsid w:val="0082044C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05B5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57B5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B72E6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41DE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872CF"/>
    <w:rsid w:val="00987C54"/>
    <w:rsid w:val="0099210C"/>
    <w:rsid w:val="00996DB8"/>
    <w:rsid w:val="00997D14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2A7"/>
    <w:rsid w:val="009D2B94"/>
    <w:rsid w:val="009D57DC"/>
    <w:rsid w:val="009E1421"/>
    <w:rsid w:val="009E2483"/>
    <w:rsid w:val="009E5AF9"/>
    <w:rsid w:val="009E6276"/>
    <w:rsid w:val="009E76DC"/>
    <w:rsid w:val="009E7765"/>
    <w:rsid w:val="009E77AF"/>
    <w:rsid w:val="009E7DCF"/>
    <w:rsid w:val="009F228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3791C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651A3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3FC8"/>
    <w:rsid w:val="00A94959"/>
    <w:rsid w:val="00A954F3"/>
    <w:rsid w:val="00A9737B"/>
    <w:rsid w:val="00AA1CEC"/>
    <w:rsid w:val="00AA3642"/>
    <w:rsid w:val="00AB0689"/>
    <w:rsid w:val="00AB0C15"/>
    <w:rsid w:val="00AB27C6"/>
    <w:rsid w:val="00AB376F"/>
    <w:rsid w:val="00AB6D52"/>
    <w:rsid w:val="00AC0900"/>
    <w:rsid w:val="00AC2EF6"/>
    <w:rsid w:val="00AC458F"/>
    <w:rsid w:val="00AC78D2"/>
    <w:rsid w:val="00AD2694"/>
    <w:rsid w:val="00AD50BF"/>
    <w:rsid w:val="00AD5408"/>
    <w:rsid w:val="00AD629D"/>
    <w:rsid w:val="00AE60EB"/>
    <w:rsid w:val="00AE71D9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30EF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349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46A6"/>
    <w:rsid w:val="00BD54B1"/>
    <w:rsid w:val="00BD73BC"/>
    <w:rsid w:val="00BE12B3"/>
    <w:rsid w:val="00BE274D"/>
    <w:rsid w:val="00BF1D0D"/>
    <w:rsid w:val="00BF2247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5605"/>
    <w:rsid w:val="00C665AE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27FA"/>
    <w:rsid w:val="00D64F43"/>
    <w:rsid w:val="00D67A33"/>
    <w:rsid w:val="00D708A0"/>
    <w:rsid w:val="00D70FDD"/>
    <w:rsid w:val="00D7403F"/>
    <w:rsid w:val="00D750E9"/>
    <w:rsid w:val="00D75364"/>
    <w:rsid w:val="00D811A7"/>
    <w:rsid w:val="00D819F4"/>
    <w:rsid w:val="00D82B2D"/>
    <w:rsid w:val="00D86CA5"/>
    <w:rsid w:val="00D934DE"/>
    <w:rsid w:val="00D94627"/>
    <w:rsid w:val="00D95F87"/>
    <w:rsid w:val="00D97C1F"/>
    <w:rsid w:val="00DA1B4D"/>
    <w:rsid w:val="00DA1D33"/>
    <w:rsid w:val="00DA3265"/>
    <w:rsid w:val="00DA3ECF"/>
    <w:rsid w:val="00DA4AFA"/>
    <w:rsid w:val="00DA68C0"/>
    <w:rsid w:val="00DB0A41"/>
    <w:rsid w:val="00DB12A3"/>
    <w:rsid w:val="00DB207C"/>
    <w:rsid w:val="00DB6525"/>
    <w:rsid w:val="00DB6FC2"/>
    <w:rsid w:val="00DB7D27"/>
    <w:rsid w:val="00DB7FDA"/>
    <w:rsid w:val="00DC4600"/>
    <w:rsid w:val="00DC7726"/>
    <w:rsid w:val="00DC77F2"/>
    <w:rsid w:val="00DD190F"/>
    <w:rsid w:val="00DD3499"/>
    <w:rsid w:val="00DD3642"/>
    <w:rsid w:val="00DD488B"/>
    <w:rsid w:val="00DD6ABC"/>
    <w:rsid w:val="00DD7963"/>
    <w:rsid w:val="00DE0331"/>
    <w:rsid w:val="00DE2BA9"/>
    <w:rsid w:val="00DE5A97"/>
    <w:rsid w:val="00DE61E9"/>
    <w:rsid w:val="00DE6DFA"/>
    <w:rsid w:val="00DE6E6F"/>
    <w:rsid w:val="00DF1269"/>
    <w:rsid w:val="00DF2F6A"/>
    <w:rsid w:val="00DF448F"/>
    <w:rsid w:val="00DF4757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3DA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5AEA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5771E"/>
    <w:rsid w:val="00E60240"/>
    <w:rsid w:val="00E604C2"/>
    <w:rsid w:val="00E60684"/>
    <w:rsid w:val="00E6278B"/>
    <w:rsid w:val="00E63897"/>
    <w:rsid w:val="00E64483"/>
    <w:rsid w:val="00E6691B"/>
    <w:rsid w:val="00E700C9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116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97D3F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1611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  <w:style w:type="character" w:customStyle="1" w:styleId="NormalParagraphChar">
    <w:name w:val="Normal Paragraph Char"/>
    <w:link w:val="NormalParagraph"/>
    <w:locked/>
    <w:rsid w:val="00193668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E1DB3"/>
    <w:rPr>
      <w:color w:val="605E5C"/>
      <w:shd w:val="clear" w:color="auto" w:fill="E1DFDD"/>
    </w:rPr>
  </w:style>
  <w:style w:type="paragraph" w:customStyle="1" w:styleId="Titre9">
    <w:name w:val="Titre 9"/>
    <w:basedOn w:val="Normal"/>
    <w:rsid w:val="002E1DB3"/>
    <w:pPr>
      <w:spacing w:before="0"/>
      <w:jc w:val="left"/>
    </w:pPr>
    <w:rPr>
      <w:rFonts w:ascii="Calibri" w:eastAsiaTheme="minorHAnsi" w:hAnsi="Calibri" w:cs="Calibri"/>
      <w:color w:val="000000"/>
      <w:szCs w:val="22"/>
      <w:lang w:val="de-DE" w:eastAsia="de-DE" w:bidi="ar-SA"/>
    </w:rPr>
  </w:style>
  <w:style w:type="paragraph" w:customStyle="1" w:styleId="ZH">
    <w:name w:val="ZH"/>
    <w:rsid w:val="00C65605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/>
    </w:rPr>
  </w:style>
  <w:style w:type="paragraph" w:customStyle="1" w:styleId="CRCoverPage">
    <w:name w:val="CR Cover Page"/>
    <w:rsid w:val="00C65605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0600A58A01744CEAF3AA2BE82ED37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020E05-2C2E-4104-B90C-6D5248185579}"/>
      </w:docPartPr>
      <w:docPartBody>
        <w:p w:rsidR="00C81842" w:rsidRDefault="005A5C91" w:rsidP="005A5C91">
          <w:pPr>
            <w:pStyle w:val="F0600A58A01744CEAF3AA2BE82ED379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1192"/>
    <w:rsid w:val="0005733E"/>
    <w:rsid w:val="000B0CC5"/>
    <w:rsid w:val="000C059A"/>
    <w:rsid w:val="000D3F4A"/>
    <w:rsid w:val="00122675"/>
    <w:rsid w:val="0013461E"/>
    <w:rsid w:val="001417A7"/>
    <w:rsid w:val="00142724"/>
    <w:rsid w:val="001B7BB1"/>
    <w:rsid w:val="00203AF3"/>
    <w:rsid w:val="00206CB8"/>
    <w:rsid w:val="002469C5"/>
    <w:rsid w:val="00277175"/>
    <w:rsid w:val="002B4553"/>
    <w:rsid w:val="002F1875"/>
    <w:rsid w:val="0031126D"/>
    <w:rsid w:val="00314D9C"/>
    <w:rsid w:val="00344855"/>
    <w:rsid w:val="003547FB"/>
    <w:rsid w:val="00355305"/>
    <w:rsid w:val="003B4386"/>
    <w:rsid w:val="003D5723"/>
    <w:rsid w:val="003E05F2"/>
    <w:rsid w:val="00412B40"/>
    <w:rsid w:val="00504BAB"/>
    <w:rsid w:val="005542B9"/>
    <w:rsid w:val="00563FEB"/>
    <w:rsid w:val="00581807"/>
    <w:rsid w:val="005A5C91"/>
    <w:rsid w:val="005B0D34"/>
    <w:rsid w:val="00602C89"/>
    <w:rsid w:val="00611D10"/>
    <w:rsid w:val="00612293"/>
    <w:rsid w:val="00624C13"/>
    <w:rsid w:val="0067180B"/>
    <w:rsid w:val="006729E7"/>
    <w:rsid w:val="00735765"/>
    <w:rsid w:val="00745793"/>
    <w:rsid w:val="00747C35"/>
    <w:rsid w:val="007711C6"/>
    <w:rsid w:val="00781619"/>
    <w:rsid w:val="00783227"/>
    <w:rsid w:val="007A7321"/>
    <w:rsid w:val="007B167B"/>
    <w:rsid w:val="007B7A47"/>
    <w:rsid w:val="007C0199"/>
    <w:rsid w:val="008138CD"/>
    <w:rsid w:val="00827AA6"/>
    <w:rsid w:val="009057D8"/>
    <w:rsid w:val="00906282"/>
    <w:rsid w:val="00936184"/>
    <w:rsid w:val="00937F99"/>
    <w:rsid w:val="0098084D"/>
    <w:rsid w:val="009817FD"/>
    <w:rsid w:val="00992AC4"/>
    <w:rsid w:val="00994118"/>
    <w:rsid w:val="009D4EFD"/>
    <w:rsid w:val="00AB0A4C"/>
    <w:rsid w:val="00AE4265"/>
    <w:rsid w:val="00B06BE3"/>
    <w:rsid w:val="00B2195F"/>
    <w:rsid w:val="00B41CE4"/>
    <w:rsid w:val="00B47399"/>
    <w:rsid w:val="00BA623F"/>
    <w:rsid w:val="00BF5F96"/>
    <w:rsid w:val="00C418E9"/>
    <w:rsid w:val="00C41BA3"/>
    <w:rsid w:val="00C81842"/>
    <w:rsid w:val="00C8211B"/>
    <w:rsid w:val="00C83B21"/>
    <w:rsid w:val="00CA7CD2"/>
    <w:rsid w:val="00CE6C95"/>
    <w:rsid w:val="00D00445"/>
    <w:rsid w:val="00D44118"/>
    <w:rsid w:val="00D96815"/>
    <w:rsid w:val="00DB52B6"/>
    <w:rsid w:val="00E07CCF"/>
    <w:rsid w:val="00E34DBC"/>
    <w:rsid w:val="00E50580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A5C91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  <w:style w:type="paragraph" w:customStyle="1" w:styleId="AC61596640ED4748AE090D03DF11B123">
    <w:name w:val="AC61596640ED4748AE090D03DF11B123"/>
    <w:rsid w:val="00277175"/>
    <w:pPr>
      <w:spacing w:after="160" w:line="259" w:lineRule="auto"/>
    </w:pPr>
    <w:rPr>
      <w:lang w:val="en-GB" w:eastAsia="en-GB"/>
    </w:rPr>
  </w:style>
  <w:style w:type="paragraph" w:customStyle="1" w:styleId="A7F4889B51904BEEB8FB4A8B08322DCA">
    <w:name w:val="A7F4889B51904BEEB8FB4A8B08322DCA"/>
    <w:rsid w:val="00E50580"/>
    <w:pPr>
      <w:spacing w:after="160" w:line="259" w:lineRule="auto"/>
    </w:pPr>
    <w:rPr>
      <w:lang w:val="en-GB" w:eastAsia="en-GB"/>
    </w:rPr>
  </w:style>
  <w:style w:type="paragraph" w:customStyle="1" w:styleId="F0600A58A01744CEAF3AA2BE82ED3798">
    <w:name w:val="F0600A58A01744CEAF3AA2BE82ED3798"/>
    <w:rsid w:val="005A5C9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4cf9ea2-8b24-4a35-a789-c10402c86061">INFO-4776-724</_dlc_DocId>
    <_dlc_DocIdUrl xmlns="54cf9ea2-8b24-4a35-a789-c10402c86061">
      <Url>https://infocentre2.gsma.com/gp/wg/IR/5JA/_layouts/DocIdRedir.aspx?ID=INFO-4776-724</Url>
      <Description>INFO-4776-724</Description>
    </_dlc_DocIdUrl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2020-10-07T13:00:00+00:00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2020-09-28T18:43:52+00:00</GSMADocumentCreatedDate>
    <GSMAMeetingNameAndNumber xmlns="ADEDD60E-22E2-4049-BE99-80A2BB237DD5">
      <Url>https://infocentre2.gsma.com/gp/wg/IR/5JA/Lists/Calendar/DispForm.aspx?ID=18</Url>
      <Description>5GJA#14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Support of UAVs in 3GPP system and interfacing with USS/UTM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5GJA#14</GSMAMeetingNameAndNumberText>
    <GSMAMeetingItemNumber xmlns="ADEDD60E-22E2-4049-BE99-80A2BB237DD5">5GJA#14 Doc 121</GSMAMeetingItemNumber>
    <GSMADocumentNumber xmlns="ADEDD60E-22E2-4049-BE99-80A2BB237DD5" xsi:nil="true"/>
    <GSMAMeetingLocation xmlns="ADEDD60E-22E2-4049-BE99-80A2BB237DD5">Bluejeans</GSMAMeetingLocation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https://infocentre2.gsma.com/gp/wg/IR/5JA/Lists/Calendar/DispForm.aspx?ID=18</Url>
      <Description>5GJA#14</Description>
    </GSMAMeetingNameAndNumberLocal>
    <GSMAMeetingItemNumberLocal xmlns="ADEDD60E-22E2-4049-BE99-80A2BB237DD5">5GJA#14 Doc 121</GSMAMeetingItemNumberLoca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  <ds:schemaRef ds:uri="ADEDD60E-22E2-4049-BE99-80A2BB237DD5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A39A08-D238-4BFC-9AFC-769702BF5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474CC4-CB25-4D8A-9E97-936BC621C27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F205F78-70DD-40B0-9668-1F248B39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TCCA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215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TCCA</dc:title>
  <dc:creator>Dalluege, Stefan, Vodafone DE</dc:creator>
  <cp:lastModifiedBy>Mirko</cp:lastModifiedBy>
  <cp:revision>3</cp:revision>
  <cp:lastPrinted>2006-09-14T07:39:00Z</cp:lastPrinted>
  <dcterms:created xsi:type="dcterms:W3CDTF">2020-10-28T14:11:00Z</dcterms:created>
  <dcterms:modified xsi:type="dcterms:W3CDTF">2020-10-28T14:11:00Z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fd94e20b-4046-451d-b9d1-f499bae75548</vt:lpwstr>
  </property>
</Properties>
</file>